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798D" w:rsidRDefault="007A798D" w:rsidP="006F68F4">
      <w:pPr>
        <w:jc w:val="center"/>
        <w:rPr>
          <w:sz w:val="32"/>
          <w:szCs w:val="32"/>
        </w:rPr>
      </w:pPr>
      <w:r>
        <w:rPr>
          <w:sz w:val="32"/>
          <w:szCs w:val="32"/>
        </w:rPr>
        <w:t>ФЕДЕРАЛЬНОЕ АГЕНСТВО ПО ОБРАЗОВАНИЮ РФ</w:t>
      </w:r>
    </w:p>
    <w:p w:rsidR="007A798D" w:rsidRPr="00351837" w:rsidRDefault="007A798D" w:rsidP="006F68F4">
      <w:pPr>
        <w:jc w:val="center"/>
        <w:rPr>
          <w:sz w:val="24"/>
          <w:szCs w:val="24"/>
        </w:rPr>
      </w:pPr>
    </w:p>
    <w:p w:rsidR="007A798D" w:rsidRDefault="007A798D" w:rsidP="006F68F4">
      <w:pPr>
        <w:jc w:val="center"/>
        <w:rPr>
          <w:sz w:val="24"/>
          <w:szCs w:val="24"/>
        </w:rPr>
      </w:pPr>
      <w:r w:rsidRPr="00351837">
        <w:rPr>
          <w:sz w:val="24"/>
          <w:szCs w:val="24"/>
        </w:rPr>
        <w:t>ГОСУДАРСТВЕННОЕ ОБРАЗОВАТЕЛЬНОЕ УЧЕРЕЖДЕНИЕ ВЫСШЕГО</w:t>
      </w:r>
      <w:r>
        <w:rPr>
          <w:sz w:val="24"/>
          <w:szCs w:val="24"/>
        </w:rPr>
        <w:t xml:space="preserve"> ПРОФЕССИОНАЛЬНОГО</w:t>
      </w:r>
    </w:p>
    <w:p w:rsidR="007A798D" w:rsidRDefault="007A798D" w:rsidP="006F68F4">
      <w:pPr>
        <w:jc w:val="center"/>
        <w:rPr>
          <w:sz w:val="24"/>
          <w:szCs w:val="24"/>
        </w:rPr>
      </w:pPr>
      <w:r>
        <w:rPr>
          <w:sz w:val="24"/>
          <w:szCs w:val="24"/>
        </w:rPr>
        <w:t>ОБРАЗОВАНИЯ «МОСКОВСКИЙ ГОСУДАРСТВЕННИЙ ИНСТИТУТ РАДИОТЕХНИКИ</w:t>
      </w:r>
    </w:p>
    <w:p w:rsidR="007A798D" w:rsidRDefault="007A798D" w:rsidP="006F68F4">
      <w:pPr>
        <w:jc w:val="center"/>
        <w:rPr>
          <w:sz w:val="24"/>
          <w:szCs w:val="24"/>
        </w:rPr>
      </w:pPr>
      <w:r>
        <w:rPr>
          <w:sz w:val="24"/>
          <w:szCs w:val="24"/>
        </w:rPr>
        <w:t>ЭЛЕКТРОНИКИ И АВТОМАТИКИ (ТЕХНИЧЕСКИЙ УНИВЕРСИТЕТ)»</w:t>
      </w:r>
    </w:p>
    <w:p w:rsidR="007A798D" w:rsidRDefault="007A798D" w:rsidP="00351837">
      <w:pPr>
        <w:jc w:val="center"/>
        <w:rPr>
          <w:sz w:val="24"/>
          <w:szCs w:val="24"/>
        </w:rPr>
      </w:pPr>
    </w:p>
    <w:p w:rsidR="007A798D" w:rsidRDefault="007A798D" w:rsidP="00351837">
      <w:pPr>
        <w:jc w:val="center"/>
        <w:rPr>
          <w:sz w:val="24"/>
          <w:szCs w:val="24"/>
        </w:rPr>
      </w:pPr>
    </w:p>
    <w:p w:rsidR="007A798D" w:rsidRDefault="007A798D" w:rsidP="00351837">
      <w:pPr>
        <w:jc w:val="center"/>
        <w:rPr>
          <w:sz w:val="24"/>
          <w:szCs w:val="24"/>
        </w:rPr>
      </w:pPr>
    </w:p>
    <w:p w:rsidR="007A798D" w:rsidRDefault="007A798D" w:rsidP="00351837">
      <w:pPr>
        <w:jc w:val="center"/>
        <w:rPr>
          <w:sz w:val="24"/>
          <w:szCs w:val="24"/>
        </w:rPr>
      </w:pPr>
    </w:p>
    <w:p w:rsidR="007A798D" w:rsidRPr="00D52704" w:rsidRDefault="007A798D" w:rsidP="00B80FA1">
      <w:pPr>
        <w:spacing w:after="0"/>
        <w:jc w:val="center"/>
        <w:rPr>
          <w:b/>
        </w:rPr>
      </w:pPr>
      <w:r w:rsidRPr="00D52704">
        <w:rPr>
          <w:b/>
        </w:rPr>
        <w:t>Лабораторная работа №1</w:t>
      </w:r>
    </w:p>
    <w:p w:rsidR="007A798D" w:rsidRPr="00D52704" w:rsidRDefault="007A798D" w:rsidP="00B80FA1">
      <w:pPr>
        <w:spacing w:after="0"/>
        <w:jc w:val="center"/>
        <w:rPr>
          <w:b/>
        </w:rPr>
      </w:pPr>
      <w:r w:rsidRPr="00D52704">
        <w:rPr>
          <w:b/>
        </w:rPr>
        <w:t>По дисциплине</w:t>
      </w:r>
    </w:p>
    <w:p w:rsidR="007A798D" w:rsidRDefault="007A798D" w:rsidP="00B80FA1">
      <w:pPr>
        <w:spacing w:after="0"/>
        <w:jc w:val="center"/>
        <w:rPr>
          <w:b/>
        </w:rPr>
      </w:pPr>
      <w:r w:rsidRPr="00D52704">
        <w:rPr>
          <w:b/>
        </w:rPr>
        <w:t>«Программирование на языке высокого уровня»</w:t>
      </w:r>
    </w:p>
    <w:p w:rsidR="007A798D" w:rsidRDefault="007A798D" w:rsidP="00351837">
      <w:pPr>
        <w:jc w:val="center"/>
        <w:rPr>
          <w:b/>
        </w:rPr>
      </w:pPr>
    </w:p>
    <w:p w:rsidR="007A798D" w:rsidRDefault="007A798D" w:rsidP="00D52704"/>
    <w:p w:rsidR="007A798D" w:rsidRDefault="007A798D" w:rsidP="00D52704">
      <w:pPr>
        <w:rPr>
          <w:lang w:val="en-US"/>
        </w:rPr>
      </w:pPr>
    </w:p>
    <w:p w:rsidR="007A798D" w:rsidRDefault="007A798D" w:rsidP="00D52704">
      <w:pPr>
        <w:rPr>
          <w:lang w:val="en-US"/>
        </w:rPr>
      </w:pPr>
    </w:p>
    <w:p w:rsidR="007A798D" w:rsidRDefault="007A798D" w:rsidP="00D52704">
      <w:pPr>
        <w:rPr>
          <w:lang w:val="en-US"/>
        </w:rPr>
      </w:pPr>
    </w:p>
    <w:p w:rsidR="007A798D" w:rsidRPr="00232916" w:rsidRDefault="007A798D" w:rsidP="00D52704">
      <w:pPr>
        <w:rPr>
          <w:lang w:val="en-US"/>
        </w:rPr>
      </w:pPr>
    </w:p>
    <w:p w:rsidR="007A798D" w:rsidRDefault="007A798D" w:rsidP="00D52704"/>
    <w:p w:rsidR="007A798D" w:rsidRPr="00232916" w:rsidRDefault="007A798D" w:rsidP="00B80FA1">
      <w:pPr>
        <w:spacing w:after="0" w:line="240" w:lineRule="auto"/>
      </w:pPr>
      <w:r>
        <w:t>Студент:  Евсеев Вячеслав Сергеевич</w:t>
      </w:r>
    </w:p>
    <w:p w:rsidR="007A798D" w:rsidRDefault="007A798D" w:rsidP="00B80FA1">
      <w:pPr>
        <w:spacing w:after="0" w:line="240" w:lineRule="auto"/>
      </w:pPr>
      <w:r>
        <w:t>Группа:  ИТА-1-09</w:t>
      </w:r>
    </w:p>
    <w:p w:rsidR="007A798D" w:rsidRDefault="007A798D" w:rsidP="00B80FA1">
      <w:pPr>
        <w:spacing w:after="0" w:line="240" w:lineRule="auto"/>
      </w:pPr>
      <w:r>
        <w:t>Вариант:  №6</w:t>
      </w:r>
    </w:p>
    <w:p w:rsidR="007A798D" w:rsidRDefault="007A798D" w:rsidP="00B80FA1">
      <w:pPr>
        <w:spacing w:after="0" w:line="240" w:lineRule="auto"/>
      </w:pPr>
      <w:r>
        <w:t>Преподаватель:  Яшин Лев Захарович</w:t>
      </w:r>
    </w:p>
    <w:p w:rsidR="007A798D" w:rsidRDefault="007A798D" w:rsidP="00D52704"/>
    <w:p w:rsidR="007A798D" w:rsidRDefault="007A798D" w:rsidP="00D52704">
      <w:pPr>
        <w:jc w:val="center"/>
      </w:pPr>
    </w:p>
    <w:p w:rsidR="007A798D" w:rsidRDefault="007A798D" w:rsidP="00D52704">
      <w:pPr>
        <w:jc w:val="center"/>
      </w:pPr>
    </w:p>
    <w:p w:rsidR="007A798D" w:rsidRDefault="007A798D" w:rsidP="00D52704">
      <w:pPr>
        <w:jc w:val="center"/>
      </w:pPr>
    </w:p>
    <w:p w:rsidR="007A798D" w:rsidRDefault="007A798D" w:rsidP="00D52704">
      <w:pPr>
        <w:jc w:val="center"/>
      </w:pPr>
    </w:p>
    <w:p w:rsidR="007A798D" w:rsidRDefault="007A798D" w:rsidP="00D52704">
      <w:pPr>
        <w:jc w:val="center"/>
      </w:pPr>
    </w:p>
    <w:p w:rsidR="007A798D" w:rsidRDefault="007A798D" w:rsidP="00D52704">
      <w:pPr>
        <w:jc w:val="center"/>
      </w:pPr>
    </w:p>
    <w:p w:rsidR="007A798D" w:rsidRPr="00D52704" w:rsidRDefault="007A798D" w:rsidP="00D52704">
      <w:pPr>
        <w:jc w:val="center"/>
      </w:pPr>
      <w:r>
        <w:t>Москва 2009</w:t>
      </w:r>
    </w:p>
    <w:p w:rsidR="007A798D" w:rsidRPr="00B87807" w:rsidRDefault="007A798D" w:rsidP="00351837">
      <w:pPr>
        <w:jc w:val="center"/>
        <w:rPr>
          <w:b/>
          <w:sz w:val="28"/>
          <w:szCs w:val="28"/>
          <w:lang w:val="en-US"/>
        </w:rPr>
      </w:pPr>
      <w:r w:rsidRPr="00B87807">
        <w:rPr>
          <w:b/>
          <w:sz w:val="28"/>
          <w:szCs w:val="28"/>
          <w:lang w:val="en-US"/>
        </w:rPr>
        <w:t>Вычисление линейного алгоритма</w:t>
      </w:r>
    </w:p>
    <w:p w:rsidR="007A798D" w:rsidRDefault="007A798D" w:rsidP="00351837">
      <w:pPr>
        <w:jc w:val="center"/>
        <w:rPr>
          <w:b/>
          <w:sz w:val="28"/>
          <w:szCs w:val="28"/>
        </w:rPr>
      </w:pPr>
      <w:r w:rsidRPr="00D52704">
        <w:rPr>
          <w:b/>
          <w:sz w:val="28"/>
          <w:szCs w:val="28"/>
        </w:rPr>
        <w:t xml:space="preserve">Задание </w:t>
      </w:r>
    </w:p>
    <w:p w:rsidR="007A798D" w:rsidRDefault="007A798D" w:rsidP="00232916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Написать программу для расчета по двум формулам </w:t>
      </w:r>
      <w:r>
        <w:rPr>
          <w:sz w:val="28"/>
          <w:szCs w:val="28"/>
          <w:lang w:val="en-US"/>
        </w:rPr>
        <w:t xml:space="preserve">r1 </w:t>
      </w:r>
      <w:r>
        <w:rPr>
          <w:sz w:val="28"/>
          <w:szCs w:val="28"/>
        </w:rPr>
        <w:t>и</w:t>
      </w:r>
      <w:r>
        <w:rPr>
          <w:sz w:val="28"/>
          <w:szCs w:val="28"/>
          <w:lang w:val="en-US"/>
        </w:rPr>
        <w:t xml:space="preserve"> r2</w:t>
      </w:r>
      <w:r>
        <w:rPr>
          <w:sz w:val="28"/>
          <w:szCs w:val="28"/>
        </w:rPr>
        <w:t>.</w:t>
      </w:r>
    </w:p>
    <w:p w:rsidR="007A798D" w:rsidRDefault="007A798D" w:rsidP="00232916">
      <w:pPr>
        <w:spacing w:line="240" w:lineRule="auto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r1 = cosa + cos2a + cos6a + cos7a</w:t>
      </w:r>
    </w:p>
    <w:p w:rsidR="007A798D" w:rsidRPr="00232916" w:rsidRDefault="007A798D" w:rsidP="00232916">
      <w:pPr>
        <w:spacing w:line="240" w:lineRule="auto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r2 = 4cos 2/a * cos5/a * cos4a</w:t>
      </w:r>
    </w:p>
    <w:p w:rsidR="007A798D" w:rsidRDefault="007A798D" w:rsidP="00D52704">
      <w:pPr>
        <w:rPr>
          <w:lang w:val="en-US"/>
        </w:rPr>
      </w:pPr>
    </w:p>
    <w:p w:rsidR="007A798D" w:rsidRDefault="007A798D" w:rsidP="00D52704">
      <w:pPr>
        <w:rPr>
          <w:lang w:val="en-US"/>
        </w:rPr>
      </w:pPr>
    </w:p>
    <w:p w:rsidR="007A798D" w:rsidRDefault="007A798D" w:rsidP="00D52704">
      <w:pPr>
        <w:rPr>
          <w:lang w:val="en-US"/>
        </w:rPr>
      </w:pPr>
    </w:p>
    <w:p w:rsidR="007A798D" w:rsidRDefault="007A798D" w:rsidP="00D52704">
      <w:pPr>
        <w:rPr>
          <w:lang w:val="en-US"/>
        </w:rPr>
      </w:pPr>
    </w:p>
    <w:p w:rsidR="007A798D" w:rsidRDefault="007A798D" w:rsidP="00D52704">
      <w:pPr>
        <w:rPr>
          <w:lang w:val="en-US"/>
        </w:rPr>
      </w:pPr>
    </w:p>
    <w:p w:rsidR="007A798D" w:rsidRDefault="007A798D" w:rsidP="00D52704">
      <w:pPr>
        <w:rPr>
          <w:lang w:val="en-US"/>
        </w:rPr>
      </w:pPr>
    </w:p>
    <w:p w:rsidR="007A798D" w:rsidRDefault="007A798D" w:rsidP="00D52704">
      <w:pPr>
        <w:rPr>
          <w:lang w:val="en-US"/>
        </w:rPr>
      </w:pPr>
    </w:p>
    <w:p w:rsidR="007A798D" w:rsidRDefault="007A798D" w:rsidP="00D52704">
      <w:pPr>
        <w:rPr>
          <w:lang w:val="en-US"/>
        </w:rPr>
      </w:pPr>
    </w:p>
    <w:p w:rsidR="007A798D" w:rsidRDefault="007A798D" w:rsidP="00D52704">
      <w:pPr>
        <w:rPr>
          <w:lang w:val="en-US"/>
        </w:rPr>
      </w:pPr>
    </w:p>
    <w:p w:rsidR="007A798D" w:rsidRDefault="007A798D" w:rsidP="00D52704">
      <w:pPr>
        <w:rPr>
          <w:lang w:val="en-US"/>
        </w:rPr>
      </w:pPr>
    </w:p>
    <w:p w:rsidR="007A798D" w:rsidRDefault="007A798D" w:rsidP="00D52704">
      <w:pPr>
        <w:rPr>
          <w:lang w:val="en-US"/>
        </w:rPr>
      </w:pPr>
    </w:p>
    <w:p w:rsidR="007A798D" w:rsidRDefault="007A798D" w:rsidP="00D52704">
      <w:pPr>
        <w:rPr>
          <w:lang w:val="en-US"/>
        </w:rPr>
      </w:pPr>
    </w:p>
    <w:p w:rsidR="007A798D" w:rsidRDefault="007A798D" w:rsidP="00D52704">
      <w:pPr>
        <w:rPr>
          <w:lang w:val="en-US"/>
        </w:rPr>
      </w:pPr>
    </w:p>
    <w:p w:rsidR="007A798D" w:rsidRDefault="007A798D" w:rsidP="00D52704">
      <w:pPr>
        <w:rPr>
          <w:lang w:val="en-US"/>
        </w:rPr>
      </w:pPr>
    </w:p>
    <w:p w:rsidR="007A798D" w:rsidRDefault="007A798D" w:rsidP="00D52704">
      <w:pPr>
        <w:rPr>
          <w:lang w:val="en-US"/>
        </w:rPr>
      </w:pPr>
    </w:p>
    <w:p w:rsidR="007A798D" w:rsidRDefault="007A798D" w:rsidP="00D52704">
      <w:pPr>
        <w:rPr>
          <w:lang w:val="en-US"/>
        </w:rPr>
      </w:pPr>
    </w:p>
    <w:p w:rsidR="007A798D" w:rsidRDefault="007A798D" w:rsidP="00D52704">
      <w:pPr>
        <w:rPr>
          <w:lang w:val="en-US"/>
        </w:rPr>
      </w:pPr>
    </w:p>
    <w:p w:rsidR="007A798D" w:rsidRDefault="007A798D" w:rsidP="00D52704">
      <w:pPr>
        <w:rPr>
          <w:lang w:val="en-US"/>
        </w:rPr>
      </w:pPr>
    </w:p>
    <w:p w:rsidR="007A798D" w:rsidRDefault="007A798D" w:rsidP="00D52704">
      <w:pPr>
        <w:rPr>
          <w:lang w:val="en-US"/>
        </w:rPr>
      </w:pPr>
    </w:p>
    <w:p w:rsidR="007A798D" w:rsidRDefault="007A798D" w:rsidP="00D52704">
      <w:pPr>
        <w:rPr>
          <w:lang w:val="en-US"/>
        </w:rPr>
      </w:pPr>
    </w:p>
    <w:p w:rsidR="007A798D" w:rsidRDefault="007A798D" w:rsidP="00D52704">
      <w:pPr>
        <w:rPr>
          <w:lang w:val="en-US"/>
        </w:rPr>
      </w:pPr>
    </w:p>
    <w:p w:rsidR="007A798D" w:rsidRDefault="007A798D" w:rsidP="00D52704">
      <w:pPr>
        <w:rPr>
          <w:lang w:val="en-US"/>
        </w:rPr>
      </w:pPr>
    </w:p>
    <w:p w:rsidR="007A798D" w:rsidRDefault="007A798D" w:rsidP="00D52704">
      <w:pPr>
        <w:rPr>
          <w:lang w:val="en-US"/>
        </w:rPr>
      </w:pPr>
    </w:p>
    <w:p w:rsidR="007A798D" w:rsidRPr="00232916" w:rsidRDefault="007A798D" w:rsidP="00D52704">
      <w:pPr>
        <w:rPr>
          <w:lang w:val="en-US"/>
        </w:rPr>
      </w:pPr>
    </w:p>
    <w:p w:rsidR="007A798D" w:rsidRDefault="007A798D" w:rsidP="00D52704">
      <w:r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3in;margin-top:18pt;width:.75pt;height:19.5pt;z-index:251656192" o:connectortype="straight">
            <v:stroke endarrow="block"/>
          </v:shape>
        </w:pict>
      </w:r>
      <w:r>
        <w:rPr>
          <w:noProof/>
          <w:lang w:eastAsia="ru-RU"/>
        </w:rPr>
        <w:pict>
          <v:oval id="_x0000_s1027" style="position:absolute;margin-left:163.95pt;margin-top:-7.95pt;width:106.5pt;height:25.5pt;z-index:251655168">
            <v:textbox style="mso-next-textbox:#_x0000_s1027">
              <w:txbxContent>
                <w:p w:rsidR="007A798D" w:rsidRPr="00D52704" w:rsidRDefault="007A798D" w:rsidP="00D52704">
                  <w:pPr>
                    <w:jc w:val="center"/>
                  </w:pPr>
                  <w:r>
                    <w:t>Начало</w:t>
                  </w:r>
                </w:p>
              </w:txbxContent>
            </v:textbox>
          </v:oval>
        </w:pict>
      </w:r>
      <w:r>
        <w:t xml:space="preserve">                                                                                                                                                                       </w:t>
      </w:r>
    </w:p>
    <w:p w:rsidR="007A798D" w:rsidRDefault="007A798D" w:rsidP="00D52704">
      <w:r>
        <w:rPr>
          <w:noProof/>
          <w:lang w:eastAsia="ru-RU"/>
        </w:rPr>
        <w:pict>
          <v:rect id="_x0000_s1028" style="position:absolute;margin-left:162pt;margin-top:10.55pt;width:117pt;height:27pt;z-index:251657216">
            <v:textbox style="mso-next-textbox:#_x0000_s1028">
              <w:txbxContent>
                <w:p w:rsidR="007A798D" w:rsidRPr="002708B0" w:rsidRDefault="007A798D" w:rsidP="001D049D">
                  <w:pPr>
                    <w:jc w:val="center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duble r1, r2, a</w:t>
                  </w:r>
                </w:p>
                <w:p w:rsidR="007A798D" w:rsidRPr="001D049D" w:rsidRDefault="007A798D" w:rsidP="001D049D"/>
              </w:txbxContent>
            </v:textbox>
          </v:rect>
        </w:pict>
      </w:r>
    </w:p>
    <w:p w:rsidR="007A798D" w:rsidRDefault="007A798D" w:rsidP="00D52704">
      <w:r>
        <w:rPr>
          <w:noProof/>
          <w:lang w:eastAsia="ru-RU"/>
        </w:rPr>
        <w:pict>
          <v:shape id="_x0000_s1029" type="#_x0000_t32" style="position:absolute;margin-left:3in;margin-top:12.1pt;width:.75pt;height:19.5pt;z-index:251658240" o:connectortype="straight">
            <v:stroke endarrow="block"/>
          </v:shape>
        </w:pict>
      </w:r>
    </w:p>
    <w:p w:rsidR="007A798D" w:rsidRDefault="007A798D" w:rsidP="00D52704">
      <w:r>
        <w:rPr>
          <w:noProof/>
          <w:lang w:eastAsia="ru-RU"/>
        </w:rPr>
      </w:r>
      <w:r>
        <w:pict>
          <v:group id="_x0000_s1030" editas="canvas" style="width:459pt;height:279pt;mso-position-horizontal-relative:char;mso-position-vertical-relative:line" coordorigin="2281,3253" coordsize="7200,4320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1" type="#_x0000_t75" style="position:absolute;left:2281;top:3253;width:7200;height:4320" o:preferrelative="f">
              <v:fill o:detectmouseclick="t"/>
              <v:path o:extrusionok="t" o:connecttype="none"/>
              <o:lock v:ext="edit" text="t"/>
            </v:shape>
            <v:rect id="_x0000_s1032" style="position:absolute;left:4822;top:4089;width:1835;height:420">
              <v:textbox>
                <w:txbxContent>
                  <w:p w:rsidR="007A798D" w:rsidRDefault="007A798D" w:rsidP="001D049D">
                    <w:pPr>
                      <w:jc w:val="center"/>
                    </w:pPr>
                    <w:r>
                      <w:t>а = а * (3,14</w:t>
                    </w:r>
                    <w:r>
                      <w:rPr>
                        <w:lang w:val="en-US"/>
                      </w:rPr>
                      <w:t>/</w:t>
                    </w:r>
                    <w:r>
                      <w:t>180)</w:t>
                    </w:r>
                  </w:p>
                </w:txbxContent>
              </v:textbox>
            </v:rect>
            <v:shapetype id="_x0000_t7" coordsize="21600,21600" o:spt="7" adj="5400" path="m@0,l,21600@1,21600,21600,xe">
              <v:stroke joinstyle="miter"/>
              <v:formulas>
                <v:f eqn="val #0"/>
                <v:f eqn="sum width 0 #0"/>
                <v:f eqn="prod #0 1 2"/>
                <v:f eqn="sum width 0 @2"/>
                <v:f eqn="mid #0 width"/>
                <v:f eqn="mid @1 0"/>
                <v:f eqn="prod height width #0"/>
                <v:f eqn="prod @6 1 2"/>
                <v:f eqn="sum height 0 @7"/>
                <v:f eqn="prod width 1 2"/>
                <v:f eqn="sum #0 0 @9"/>
                <v:f eqn="if @10 @8 0"/>
                <v:f eqn="if @10 @7 height"/>
              </v:formulas>
              <v:path gradientshapeok="t" o:connecttype="custom" o:connectlocs="@4,0;10800,@11;@3,10800;@5,21600;10800,@12;@2,10800" textboxrect="1800,1800,19800,19800;8100,8100,13500,13500;10800,10800,10800,10800"/>
              <v:handles>
                <v:h position="#0,topLeft" xrange="0,21600"/>
              </v:handles>
            </v:shapetype>
            <v:shape id="_x0000_s1033" type="#_x0000_t7" style="position:absolute;left:4681;top:3325;width:1976;height:485">
              <v:textbox>
                <w:txbxContent>
                  <w:p w:rsidR="007A798D" w:rsidRPr="001D049D" w:rsidRDefault="007A798D" w:rsidP="001D049D">
                    <w:pPr>
                      <w:jc w:val="center"/>
                    </w:pPr>
                    <w:r>
                      <w:t>Ввод а</w:t>
                    </w:r>
                  </w:p>
                </w:txbxContent>
              </v:textbox>
            </v:shape>
            <v:shape id="_x0000_s1034" style="position:absolute;left:5665;top:3810;width:4;height:271" coordsize="6,350" path="m6,l,350e" filled="f">
              <v:stroke endarrow="block"/>
              <v:path arrowok="t"/>
            </v:shape>
            <v:rect id="_x0000_s1035" style="position:absolute;left:3693;top:4786;width:4282;height:557">
              <v:textbox>
                <w:txbxContent>
                  <w:p w:rsidR="007A798D" w:rsidRDefault="007A798D" w:rsidP="00D11E07">
                    <w:pPr>
                      <w:spacing w:after="0"/>
                      <w:rPr>
                        <w:sz w:val="20"/>
                        <w:szCs w:val="20"/>
                        <w:lang w:val="en-US"/>
                      </w:rPr>
                    </w:pPr>
                    <w:r>
                      <w:rPr>
                        <w:sz w:val="20"/>
                        <w:szCs w:val="20"/>
                        <w:lang w:val="en-US"/>
                      </w:rPr>
                      <w:t xml:space="preserve">r1 </w:t>
                    </w:r>
                    <w:r w:rsidRPr="00375F87">
                      <w:rPr>
                        <w:sz w:val="20"/>
                        <w:szCs w:val="20"/>
                        <w:lang w:val="en-US"/>
                      </w:rPr>
                      <w:t>=</w:t>
                    </w:r>
                    <w:r w:rsidRPr="00375F87">
                      <w:rPr>
                        <w:sz w:val="28"/>
                        <w:szCs w:val="28"/>
                        <w:lang w:val="en-US"/>
                      </w:rPr>
                      <w:t xml:space="preserve"> </w:t>
                    </w:r>
                    <w:r>
                      <w:rPr>
                        <w:sz w:val="20"/>
                        <w:szCs w:val="20"/>
                        <w:lang w:val="en-US"/>
                      </w:rPr>
                      <w:t>cos(a) + cos(2*a) + cos(6*a) + cos(7*a)</w:t>
                    </w:r>
                  </w:p>
                  <w:p w:rsidR="007A798D" w:rsidRDefault="007A798D" w:rsidP="00D11E07">
                    <w:pPr>
                      <w:spacing w:after="0"/>
                      <w:rPr>
                        <w:sz w:val="20"/>
                        <w:szCs w:val="20"/>
                        <w:lang w:val="en-US"/>
                      </w:rPr>
                    </w:pPr>
                    <w:r>
                      <w:rPr>
                        <w:sz w:val="20"/>
                        <w:szCs w:val="20"/>
                        <w:lang w:val="en-US"/>
                      </w:rPr>
                      <w:t>r2 = 4*cos(a/2) * cos(a*5/2) * cos(4*a)</w:t>
                    </w:r>
                  </w:p>
                  <w:p w:rsidR="007A798D" w:rsidRDefault="007A798D" w:rsidP="00375F87">
                    <w:pPr>
                      <w:rPr>
                        <w:sz w:val="28"/>
                        <w:szCs w:val="28"/>
                        <w:lang w:val="en-US"/>
                      </w:rPr>
                    </w:pPr>
                  </w:p>
                  <w:p w:rsidR="007A798D" w:rsidRPr="00375F87" w:rsidRDefault="007A798D">
                    <w:pPr>
                      <w:rPr>
                        <w:lang w:val="en-US"/>
                      </w:rPr>
                    </w:pPr>
                  </w:p>
                </w:txbxContent>
              </v:textbox>
            </v:rect>
            <v:shape id="_x0000_s1036" type="#_x0000_t7" style="position:absolute;left:4540;top:5761;width:2258;height:485" adj="5289">
              <v:textbox>
                <w:txbxContent>
                  <w:p w:rsidR="007A798D" w:rsidRPr="001D049D" w:rsidRDefault="007A798D" w:rsidP="001D049D">
                    <w:pPr>
                      <w:jc w:val="center"/>
                      <w:rPr>
                        <w:lang w:val="en-US"/>
                      </w:rPr>
                    </w:pPr>
                    <w:r>
                      <w:t xml:space="preserve">Вывод </w:t>
                    </w:r>
                    <w:r>
                      <w:rPr>
                        <w:lang w:val="en-US"/>
                      </w:rPr>
                      <w:t>r1, r2</w:t>
                    </w:r>
                  </w:p>
                </w:txbxContent>
              </v:textbox>
            </v:shape>
            <v:shape id="_x0000_s1037" style="position:absolute;left:5665;top:5343;width:4;height:410" coordsize="6,529" path="m6,l,529e" filled="f">
              <v:stroke endarrow="block"/>
              <v:path arrowok="t"/>
            </v:shape>
            <v:line id="_x0000_s1038" style="position:absolute" from="5669,4507" to="5669,4786">
              <v:stroke endarrow="block"/>
            </v:line>
            <v:oval id="_x0000_s1039" style="position:absolute;left:4822;top:6598;width:1706;height:499">
              <v:textbox>
                <w:txbxContent>
                  <w:p w:rsidR="007A798D" w:rsidRPr="0084508B" w:rsidRDefault="007A798D" w:rsidP="001D049D">
                    <w:pPr>
                      <w:jc w:val="center"/>
                    </w:pPr>
                    <w:r>
                      <w:t>Выход</w:t>
                    </w:r>
                  </w:p>
                </w:txbxContent>
              </v:textbox>
            </v:oval>
            <v:shape id="_x0000_s1040" style="position:absolute;left:5665;top:6227;width:4;height:350" coordsize="6,453" path="m6,l,453e" filled="f">
              <v:stroke endarrow="block"/>
              <v:path arrowok="t"/>
            </v:shape>
            <w10:anchorlock/>
          </v:group>
        </w:pict>
      </w:r>
    </w:p>
    <w:p w:rsidR="007A798D" w:rsidRPr="001D049D" w:rsidRDefault="007A798D" w:rsidP="00D52704">
      <w:r>
        <w:rPr>
          <w:noProof/>
          <w:lang w:eastAsia="ru-RU"/>
        </w:rPr>
      </w:r>
      <w:r>
        <w:pict>
          <v:group id="_x0000_s1041" editas="canvas" style="width:459pt;height:279pt;mso-position-horizontal-relative:char;mso-position-vertical-relative:line" coordorigin="2281,3253" coordsize="7200,4320">
            <o:lock v:ext="edit" aspectratio="t"/>
            <v:shape id="_x0000_s1042" type="#_x0000_t75" style="position:absolute;left:2281;top:3253;width:7200;height:4320" o:preferrelative="f">
              <v:fill o:detectmouseclick="t"/>
              <v:path o:extrusionok="t" o:connecttype="none"/>
              <o:lock v:ext="edit" text="t"/>
            </v:shape>
            <w10:anchorlock/>
          </v:group>
        </w:pict>
      </w:r>
    </w:p>
    <w:p w:rsidR="007A798D" w:rsidRDefault="007A798D" w:rsidP="00D52704"/>
    <w:p w:rsidR="007A798D" w:rsidRDefault="007A798D" w:rsidP="00D52704"/>
    <w:p w:rsidR="007A798D" w:rsidRDefault="007A798D" w:rsidP="00D52704">
      <w:pPr>
        <w:rPr>
          <w:lang w:val="en-US"/>
        </w:rPr>
      </w:pPr>
    </w:p>
    <w:p w:rsidR="007A798D" w:rsidRPr="00D11E07" w:rsidRDefault="007A798D" w:rsidP="00D11E07">
      <w:pPr>
        <w:spacing w:after="0" w:line="240" w:lineRule="auto"/>
        <w:rPr>
          <w:lang w:val="en-US"/>
        </w:rPr>
      </w:pPr>
      <w:r w:rsidRPr="00D11E07">
        <w:rPr>
          <w:lang w:val="en-US"/>
        </w:rPr>
        <w:t>#include &lt;iostream.h&gt;</w:t>
      </w:r>
      <w:r w:rsidRPr="00D11E07">
        <w:t xml:space="preserve">                                              </w:t>
      </w:r>
      <w:r w:rsidRPr="00D11E07">
        <w:rPr>
          <w:lang w:val="en-US"/>
        </w:rPr>
        <w:t xml:space="preserve">                                                        </w:t>
      </w:r>
    </w:p>
    <w:p w:rsidR="007A798D" w:rsidRPr="00D11E07" w:rsidRDefault="007A798D" w:rsidP="00D11E07">
      <w:pPr>
        <w:spacing w:after="0" w:line="240" w:lineRule="auto"/>
        <w:rPr>
          <w:lang w:val="en-US"/>
        </w:rPr>
      </w:pPr>
      <w:r w:rsidRPr="00D11E07">
        <w:rPr>
          <w:lang w:val="en-US"/>
        </w:rPr>
        <w:t>#include &lt;math.h&gt;</w:t>
      </w:r>
    </w:p>
    <w:p w:rsidR="007A798D" w:rsidRDefault="007A798D" w:rsidP="00D11E07">
      <w:pPr>
        <w:spacing w:after="0" w:line="240" w:lineRule="auto"/>
        <w:rPr>
          <w:lang w:val="en-US"/>
        </w:rPr>
      </w:pPr>
    </w:p>
    <w:p w:rsidR="007A798D" w:rsidRDefault="007A798D" w:rsidP="00D11E07">
      <w:pPr>
        <w:spacing w:after="0" w:line="240" w:lineRule="auto"/>
        <w:rPr>
          <w:lang w:val="en-US"/>
        </w:rPr>
      </w:pPr>
      <w:r w:rsidRPr="00D11E07">
        <w:rPr>
          <w:lang w:val="en-US"/>
        </w:rPr>
        <w:t>Int main()</w:t>
      </w:r>
    </w:p>
    <w:p w:rsidR="007A798D" w:rsidRDefault="007A798D" w:rsidP="00D11E07">
      <w:pPr>
        <w:spacing w:after="0" w:line="240" w:lineRule="auto"/>
        <w:rPr>
          <w:lang w:val="en-US"/>
        </w:rPr>
      </w:pPr>
      <w:r w:rsidRPr="00D11E07">
        <w:rPr>
          <w:lang w:val="en-US"/>
        </w:rPr>
        <w:t xml:space="preserve"> {</w:t>
      </w:r>
    </w:p>
    <w:p w:rsidR="007A798D" w:rsidRPr="006B2746" w:rsidRDefault="007A798D" w:rsidP="006B2746">
      <w:pPr>
        <w:spacing w:after="0"/>
        <w:rPr>
          <w:lang w:val="en-US"/>
        </w:rPr>
      </w:pPr>
      <w:r w:rsidRPr="006B2746">
        <w:rPr>
          <w:lang w:val="en-US"/>
        </w:rPr>
        <w:t>double a,r1,r2;</w:t>
      </w:r>
    </w:p>
    <w:p w:rsidR="007A798D" w:rsidRPr="006B2746" w:rsidRDefault="007A798D" w:rsidP="006B2746">
      <w:pPr>
        <w:spacing w:after="0"/>
        <w:rPr>
          <w:lang w:val="en-US"/>
        </w:rPr>
      </w:pPr>
    </w:p>
    <w:p w:rsidR="007A798D" w:rsidRPr="006B2746" w:rsidRDefault="007A798D" w:rsidP="006B2746">
      <w:pPr>
        <w:spacing w:after="0"/>
        <w:rPr>
          <w:lang w:val="en-US"/>
        </w:rPr>
      </w:pPr>
      <w:r w:rsidRPr="006B2746">
        <w:rPr>
          <w:lang w:val="en-US"/>
        </w:rPr>
        <w:t>cout&lt;&lt;"Vvedite a"&lt;&lt;endl;</w:t>
      </w:r>
    </w:p>
    <w:p w:rsidR="007A798D" w:rsidRPr="006B2746" w:rsidRDefault="007A798D" w:rsidP="006B2746">
      <w:pPr>
        <w:spacing w:after="0"/>
        <w:rPr>
          <w:lang w:val="en-US"/>
        </w:rPr>
      </w:pPr>
      <w:r w:rsidRPr="006B2746">
        <w:rPr>
          <w:lang w:val="en-US"/>
        </w:rPr>
        <w:t>cin&gt;&gt;a;</w:t>
      </w:r>
    </w:p>
    <w:p w:rsidR="007A798D" w:rsidRPr="006B2746" w:rsidRDefault="007A798D" w:rsidP="006B2746">
      <w:pPr>
        <w:spacing w:after="0"/>
        <w:rPr>
          <w:lang w:val="en-US"/>
        </w:rPr>
      </w:pPr>
    </w:p>
    <w:p w:rsidR="007A798D" w:rsidRPr="006B2746" w:rsidRDefault="007A798D" w:rsidP="006B2746">
      <w:pPr>
        <w:spacing w:after="0"/>
        <w:rPr>
          <w:lang w:val="en-US"/>
        </w:rPr>
      </w:pPr>
      <w:r w:rsidRPr="006B2746">
        <w:rPr>
          <w:lang w:val="en-US"/>
        </w:rPr>
        <w:t>a = a* (3.14/180);</w:t>
      </w:r>
    </w:p>
    <w:p w:rsidR="007A798D" w:rsidRPr="006B2746" w:rsidRDefault="007A798D" w:rsidP="006B2746">
      <w:pPr>
        <w:spacing w:after="0"/>
        <w:rPr>
          <w:lang w:val="en-US"/>
        </w:rPr>
      </w:pPr>
    </w:p>
    <w:p w:rsidR="007A798D" w:rsidRPr="006B2746" w:rsidRDefault="007A798D" w:rsidP="006B2746">
      <w:pPr>
        <w:spacing w:after="0"/>
        <w:rPr>
          <w:lang w:val="en-US"/>
        </w:rPr>
      </w:pPr>
      <w:r w:rsidRPr="006B2746">
        <w:rPr>
          <w:lang w:val="en-US"/>
        </w:rPr>
        <w:t>r1 = cos(a) + cos(2*a) + cos(6*a) + cos(7*a);</w:t>
      </w:r>
    </w:p>
    <w:p w:rsidR="007A798D" w:rsidRPr="006B2746" w:rsidRDefault="007A798D" w:rsidP="006B2746">
      <w:pPr>
        <w:spacing w:after="0"/>
        <w:rPr>
          <w:lang w:val="en-US"/>
        </w:rPr>
      </w:pPr>
      <w:r w:rsidRPr="006B2746">
        <w:rPr>
          <w:lang w:val="en-US"/>
        </w:rPr>
        <w:t>r2 = 4 * cos(a/2) * cos(a*5/2) * cos(4*a);</w:t>
      </w:r>
    </w:p>
    <w:p w:rsidR="007A798D" w:rsidRPr="006B2746" w:rsidRDefault="007A798D" w:rsidP="006B2746">
      <w:pPr>
        <w:spacing w:after="0"/>
        <w:rPr>
          <w:lang w:val="en-US"/>
        </w:rPr>
      </w:pPr>
    </w:p>
    <w:p w:rsidR="007A798D" w:rsidRPr="006B2746" w:rsidRDefault="007A798D" w:rsidP="006B2746">
      <w:pPr>
        <w:spacing w:after="0"/>
        <w:rPr>
          <w:lang w:val="en-US"/>
        </w:rPr>
      </w:pPr>
      <w:r w:rsidRPr="006B2746">
        <w:rPr>
          <w:lang w:val="en-US"/>
        </w:rPr>
        <w:t>cout&lt;&lt;"r1 = "&lt;&lt;r1&lt;&lt;endl;</w:t>
      </w:r>
    </w:p>
    <w:p w:rsidR="007A798D" w:rsidRPr="006B2746" w:rsidRDefault="007A798D" w:rsidP="006B2746">
      <w:pPr>
        <w:spacing w:after="0"/>
        <w:rPr>
          <w:lang w:val="en-US"/>
        </w:rPr>
      </w:pPr>
      <w:r w:rsidRPr="006B2746">
        <w:rPr>
          <w:lang w:val="en-US"/>
        </w:rPr>
        <w:t>cout&lt;&lt;"r2 = "&lt;&lt;r2&lt;&lt;endl;</w:t>
      </w:r>
    </w:p>
    <w:p w:rsidR="007A798D" w:rsidRPr="006B2746" w:rsidRDefault="007A798D" w:rsidP="006B2746">
      <w:pPr>
        <w:spacing w:after="0"/>
        <w:rPr>
          <w:lang w:val="en-US"/>
        </w:rPr>
      </w:pPr>
    </w:p>
    <w:p w:rsidR="007A798D" w:rsidRPr="006B2746" w:rsidRDefault="007A798D" w:rsidP="006B2746">
      <w:pPr>
        <w:spacing w:after="0"/>
        <w:rPr>
          <w:lang w:val="en-US"/>
        </w:rPr>
      </w:pPr>
      <w:r w:rsidRPr="006B2746">
        <w:rPr>
          <w:lang w:val="en-US"/>
        </w:rPr>
        <w:t>cin.get();</w:t>
      </w:r>
    </w:p>
    <w:p w:rsidR="007A798D" w:rsidRPr="006B2746" w:rsidRDefault="007A798D" w:rsidP="006B2746">
      <w:pPr>
        <w:spacing w:after="0"/>
        <w:rPr>
          <w:lang w:val="en-US"/>
        </w:rPr>
      </w:pPr>
    </w:p>
    <w:p w:rsidR="007A798D" w:rsidRDefault="007A798D" w:rsidP="006B2746">
      <w:pPr>
        <w:spacing w:after="0"/>
        <w:rPr>
          <w:lang w:val="en-US"/>
        </w:rPr>
      </w:pPr>
      <w:r w:rsidRPr="006B2746">
        <w:rPr>
          <w:lang w:val="en-US"/>
        </w:rPr>
        <w:t>return 1;</w:t>
      </w:r>
    </w:p>
    <w:p w:rsidR="007A798D" w:rsidRDefault="007A798D" w:rsidP="006B2746">
      <w:pPr>
        <w:rPr>
          <w:lang w:val="en-US"/>
        </w:rPr>
      </w:pPr>
      <w:r>
        <w:rPr>
          <w:lang w:val="en-US"/>
        </w:rPr>
        <w:t>}</w:t>
      </w:r>
    </w:p>
    <w:p w:rsidR="007A798D" w:rsidRDefault="007A798D" w:rsidP="00D52704">
      <w:pPr>
        <w:rPr>
          <w:lang w:val="en-US"/>
        </w:rPr>
      </w:pPr>
    </w:p>
    <w:p w:rsidR="007A798D" w:rsidRDefault="007A798D" w:rsidP="00D52704">
      <w:pPr>
        <w:rPr>
          <w:lang w:val="en-US"/>
        </w:rPr>
      </w:pPr>
    </w:p>
    <w:p w:rsidR="007A798D" w:rsidRDefault="007A798D" w:rsidP="00D52704">
      <w:pPr>
        <w:rPr>
          <w:lang w:val="en-US"/>
        </w:rPr>
      </w:pPr>
    </w:p>
    <w:p w:rsidR="007A798D" w:rsidRDefault="007A798D" w:rsidP="00D52704">
      <w:pPr>
        <w:rPr>
          <w:lang w:val="en-US"/>
        </w:rPr>
      </w:pPr>
    </w:p>
    <w:p w:rsidR="007A798D" w:rsidRDefault="007A798D" w:rsidP="00D52704">
      <w:pPr>
        <w:rPr>
          <w:lang w:val="en-US"/>
        </w:rPr>
      </w:pPr>
    </w:p>
    <w:p w:rsidR="007A798D" w:rsidRDefault="007A798D" w:rsidP="00D52704">
      <w:pPr>
        <w:rPr>
          <w:lang w:val="en-US"/>
        </w:rPr>
      </w:pPr>
    </w:p>
    <w:p w:rsidR="007A798D" w:rsidRDefault="007A798D" w:rsidP="00D52704">
      <w:pPr>
        <w:rPr>
          <w:lang w:val="en-US"/>
        </w:rPr>
      </w:pPr>
    </w:p>
    <w:p w:rsidR="007A798D" w:rsidRDefault="007A798D" w:rsidP="00D52704">
      <w:pPr>
        <w:rPr>
          <w:lang w:val="en-US"/>
        </w:rPr>
      </w:pPr>
    </w:p>
    <w:p w:rsidR="007A798D" w:rsidRDefault="007A798D" w:rsidP="00D52704">
      <w:pPr>
        <w:rPr>
          <w:lang w:val="en-US"/>
        </w:rPr>
      </w:pPr>
    </w:p>
    <w:p w:rsidR="007A798D" w:rsidRDefault="007A798D" w:rsidP="00D52704">
      <w:pPr>
        <w:rPr>
          <w:lang w:val="en-US"/>
        </w:rPr>
      </w:pPr>
    </w:p>
    <w:p w:rsidR="007A798D" w:rsidRDefault="007A798D" w:rsidP="00D52704">
      <w:pPr>
        <w:rPr>
          <w:lang w:val="en-US"/>
        </w:rPr>
      </w:pPr>
    </w:p>
    <w:p w:rsidR="007A798D" w:rsidRDefault="007A798D" w:rsidP="00D52704">
      <w:pPr>
        <w:rPr>
          <w:lang w:val="en-US"/>
        </w:rPr>
      </w:pPr>
    </w:p>
    <w:p w:rsidR="007A798D" w:rsidRDefault="007A798D" w:rsidP="00D52704">
      <w:pPr>
        <w:rPr>
          <w:lang w:val="en-US"/>
        </w:rPr>
      </w:pPr>
    </w:p>
    <w:p w:rsidR="007A798D" w:rsidRDefault="007A798D" w:rsidP="00D52704">
      <w:pPr>
        <w:rPr>
          <w:lang w:val="en-US"/>
        </w:rPr>
      </w:pPr>
    </w:p>
    <w:p w:rsidR="007A798D" w:rsidRDefault="007A798D" w:rsidP="00D52704">
      <w:pPr>
        <w:rPr>
          <w:lang w:val="en-US"/>
        </w:rPr>
      </w:pPr>
    </w:p>
    <w:p w:rsidR="007A798D" w:rsidRPr="0084508B" w:rsidRDefault="007A798D" w:rsidP="00171AC5">
      <w:pPr>
        <w:ind w:hanging="360"/>
        <w:rPr>
          <w:lang w:val="en-US"/>
        </w:rPr>
      </w:pPr>
      <w:r w:rsidRPr="002D0AEB">
        <w:rPr>
          <w:lang w:val="en-US"/>
        </w:rPr>
        <w:pict>
          <v:shape id="_x0000_i1027" type="#_x0000_t75" style="width:482.25pt;height:246pt">
            <v:imagedata r:id="rId6" o:title="" croptop="9446f" cropbottom="34031f" cropleft="7622f" cropright="23286f"/>
          </v:shape>
        </w:pict>
      </w:r>
    </w:p>
    <w:sectPr w:rsidR="007A798D" w:rsidRPr="0084508B" w:rsidSect="004A16E1">
      <w:footerReference w:type="even" r:id="rId7"/>
      <w:footerReference w:type="default" r:id="rId8"/>
      <w:pgSz w:w="11906" w:h="16838"/>
      <w:pgMar w:top="1079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A798D" w:rsidRDefault="007A798D">
      <w:r>
        <w:separator/>
      </w:r>
    </w:p>
  </w:endnote>
  <w:endnote w:type="continuationSeparator" w:id="1">
    <w:p w:rsidR="007A798D" w:rsidRDefault="007A79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798D" w:rsidRDefault="007A798D" w:rsidP="004A16E1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A798D" w:rsidRDefault="007A798D" w:rsidP="004A16E1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798D" w:rsidRDefault="007A798D" w:rsidP="004A16E1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4</w:t>
    </w:r>
    <w:r>
      <w:rPr>
        <w:rStyle w:val="PageNumber"/>
      </w:rPr>
      <w:fldChar w:fldCharType="end"/>
    </w:r>
  </w:p>
  <w:p w:rsidR="007A798D" w:rsidRDefault="007A798D" w:rsidP="004A16E1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A798D" w:rsidRDefault="007A798D">
      <w:r>
        <w:separator/>
      </w:r>
    </w:p>
  </w:footnote>
  <w:footnote w:type="continuationSeparator" w:id="1">
    <w:p w:rsidR="007A798D" w:rsidRDefault="007A798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F68F4"/>
    <w:rsid w:val="00031898"/>
    <w:rsid w:val="00086E32"/>
    <w:rsid w:val="00097DD5"/>
    <w:rsid w:val="00171AC5"/>
    <w:rsid w:val="001B7F14"/>
    <w:rsid w:val="001D049D"/>
    <w:rsid w:val="00232916"/>
    <w:rsid w:val="002708B0"/>
    <w:rsid w:val="002D0AEB"/>
    <w:rsid w:val="002D467A"/>
    <w:rsid w:val="00351837"/>
    <w:rsid w:val="00375F87"/>
    <w:rsid w:val="003E1AFD"/>
    <w:rsid w:val="004A16E1"/>
    <w:rsid w:val="005A223A"/>
    <w:rsid w:val="006B2746"/>
    <w:rsid w:val="006F68F4"/>
    <w:rsid w:val="00756011"/>
    <w:rsid w:val="00791444"/>
    <w:rsid w:val="007A798D"/>
    <w:rsid w:val="0084508B"/>
    <w:rsid w:val="00905303"/>
    <w:rsid w:val="009260D9"/>
    <w:rsid w:val="00A23167"/>
    <w:rsid w:val="00A74E2E"/>
    <w:rsid w:val="00AB2D7A"/>
    <w:rsid w:val="00B54632"/>
    <w:rsid w:val="00B6225F"/>
    <w:rsid w:val="00B80FA1"/>
    <w:rsid w:val="00B87807"/>
    <w:rsid w:val="00D11E07"/>
    <w:rsid w:val="00D1389A"/>
    <w:rsid w:val="00D52704"/>
    <w:rsid w:val="00D718BC"/>
    <w:rsid w:val="00E175A5"/>
    <w:rsid w:val="00E74F58"/>
    <w:rsid w:val="00FF3C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467A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D718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718BC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rsid w:val="004A16E1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Pr>
      <w:rFonts w:cs="Times New Roman"/>
      <w:lang w:eastAsia="en-US"/>
    </w:rPr>
  </w:style>
  <w:style w:type="character" w:styleId="PageNumber">
    <w:name w:val="page number"/>
    <w:basedOn w:val="DefaultParagraphFont"/>
    <w:uiPriority w:val="99"/>
    <w:rsid w:val="004A16E1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259</TotalTime>
  <Pages>5</Pages>
  <Words>189</Words>
  <Characters>1079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SPositive</dc:creator>
  <cp:keywords/>
  <dc:description/>
  <cp:lastModifiedBy>Slava</cp:lastModifiedBy>
  <cp:revision>9</cp:revision>
  <cp:lastPrinted>2009-10-27T21:48:00Z</cp:lastPrinted>
  <dcterms:created xsi:type="dcterms:W3CDTF">2009-10-11T17:48:00Z</dcterms:created>
  <dcterms:modified xsi:type="dcterms:W3CDTF">2009-12-13T22:00:00Z</dcterms:modified>
</cp:coreProperties>
</file>